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0272987F" w:rsidR="0033636C" w:rsidRPr="004C5904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5904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4C5904" w:rsidRPr="004C5904">
            <w:rPr>
              <w:rFonts w:ascii="Times New Roman" w:hAnsi="Times New Roman"/>
              <w:sz w:val="28"/>
              <w:szCs w:val="28"/>
            </w:rPr>
            <w:t>13 июля 2026 года</w:t>
          </w:r>
        </w:sdtContent>
      </w:sdt>
      <w:r w:rsidRPr="004C5904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4C5904" w:rsidRPr="004C5904">
            <w:rPr>
              <w:rFonts w:ascii="Times New Roman" w:hAnsi="Times New Roman"/>
              <w:sz w:val="28"/>
              <w:szCs w:val="28"/>
            </w:rPr>
            <w:t>424</w:t>
          </w:r>
        </w:sdtContent>
      </w:sdt>
    </w:p>
    <w:p w14:paraId="0DCF5581" w14:textId="1FC8139C" w:rsidR="00185FEC" w:rsidRPr="001E36D5" w:rsidRDefault="00AA0261" w:rsidP="001E36D5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E36D5">
        <w:rPr>
          <w:rFonts w:ascii="Times New Roman" w:hAnsi="Times New Roman"/>
          <w:b/>
          <w:sz w:val="28"/>
          <w:szCs w:val="28"/>
        </w:rPr>
        <w:t>Об утверждении положения о системе оплаты</w:t>
      </w:r>
      <w:r w:rsidR="00093B08" w:rsidRPr="001E36D5">
        <w:rPr>
          <w:rFonts w:ascii="Times New Roman" w:hAnsi="Times New Roman"/>
          <w:b/>
          <w:sz w:val="28"/>
          <w:szCs w:val="28"/>
        </w:rPr>
        <w:t xml:space="preserve"> труда </w:t>
      </w:r>
      <w:r w:rsidR="00A931C0" w:rsidRPr="001E36D5">
        <w:rPr>
          <w:rFonts w:ascii="Times New Roman" w:hAnsi="Times New Roman"/>
          <w:b/>
          <w:sz w:val="28"/>
          <w:szCs w:val="28"/>
        </w:rPr>
        <w:t xml:space="preserve">работников </w:t>
      </w:r>
      <w:r w:rsidR="00093B08" w:rsidRPr="001E36D5">
        <w:rPr>
          <w:rFonts w:ascii="Times New Roman" w:hAnsi="Times New Roman"/>
          <w:b/>
          <w:sz w:val="28"/>
          <w:szCs w:val="28"/>
        </w:rPr>
        <w:t xml:space="preserve">МБУ </w:t>
      </w:r>
      <w:r w:rsidR="001E36D5">
        <w:rPr>
          <w:rFonts w:ascii="Times New Roman" w:hAnsi="Times New Roman"/>
          <w:b/>
          <w:sz w:val="28"/>
          <w:szCs w:val="28"/>
        </w:rPr>
        <w:t>«Информационное агентство «Знамя труда»</w:t>
      </w:r>
    </w:p>
    <w:p w14:paraId="70667E0D" w14:textId="2CED72EA" w:rsidR="00327DEB" w:rsidRPr="001E36D5" w:rsidRDefault="00327DEB" w:rsidP="001E36D5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1E36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 основании ст. 144 Трудового кодекса Российской Федерации, постановления администрации муниципального образования Ногликский муниципальный округ Сахалинской области от 09.06.2026 № 349 «Об изменении типа муниципального автономного учреждения «Редакция газеты «Знамя труда», </w:t>
      </w:r>
      <w:r w:rsidRPr="001E36D5">
        <w:rPr>
          <w:rFonts w:ascii="Times New Roman" w:hAnsi="Times New Roman"/>
          <w:color w:val="000000"/>
          <w:sz w:val="28"/>
          <w:szCs w:val="28"/>
        </w:rPr>
        <w:t>руководствуясь ст. с</w:t>
      </w:r>
      <w:bookmarkStart w:id="0" w:name="_GoBack"/>
      <w:bookmarkEnd w:id="0"/>
      <w:r w:rsidRPr="001E36D5">
        <w:rPr>
          <w:rFonts w:ascii="Times New Roman" w:hAnsi="Times New Roman"/>
          <w:color w:val="000000"/>
          <w:sz w:val="28"/>
          <w:szCs w:val="28"/>
        </w:rPr>
        <w:t>т. 36, 51 Устава муниципального образования Ногликский муниципальный округ Сахалинской области,</w:t>
      </w:r>
      <w:r w:rsidRPr="001E36D5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1E36D5" w:rsidRPr="001E36D5">
        <w:rPr>
          <w:rFonts w:ascii="Times New Roman" w:hAnsi="Times New Roman"/>
          <w:color w:val="000000"/>
          <w:sz w:val="28"/>
          <w:szCs w:val="28"/>
        </w:rPr>
        <w:t>а</w:t>
      </w:r>
      <w:r w:rsidR="001E36D5">
        <w:rPr>
          <w:rFonts w:ascii="Times New Roman" w:hAnsi="Times New Roman"/>
          <w:color w:val="000000"/>
          <w:sz w:val="28"/>
          <w:szCs w:val="28"/>
        </w:rPr>
        <w:t>дминистрац</w:t>
      </w:r>
      <w:r w:rsidR="001E36D5" w:rsidRPr="001E36D5">
        <w:rPr>
          <w:rFonts w:ascii="Times New Roman" w:hAnsi="Times New Roman"/>
          <w:color w:val="000000"/>
          <w:sz w:val="28"/>
          <w:szCs w:val="28"/>
        </w:rPr>
        <w:t>ия муниципального образования Ногликский муниципальный округ Сахалинской области</w:t>
      </w:r>
      <w:r w:rsidR="001E36D5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1E36D5">
        <w:rPr>
          <w:rFonts w:ascii="Times New Roman" w:hAnsi="Times New Roman"/>
          <w:b/>
          <w:color w:val="000000"/>
          <w:sz w:val="28"/>
          <w:szCs w:val="28"/>
        </w:rPr>
        <w:t>ПОСТАНОВЛЯ</w:t>
      </w:r>
      <w:r w:rsidR="001E36D5">
        <w:rPr>
          <w:rFonts w:ascii="Times New Roman" w:hAnsi="Times New Roman"/>
          <w:b/>
          <w:color w:val="000000"/>
          <w:sz w:val="28"/>
          <w:szCs w:val="28"/>
        </w:rPr>
        <w:t>ЕТ</w:t>
      </w:r>
      <w:r w:rsidRPr="001E36D5">
        <w:rPr>
          <w:rFonts w:ascii="Times New Roman" w:hAnsi="Times New Roman"/>
          <w:b/>
          <w:color w:val="000000"/>
          <w:sz w:val="28"/>
          <w:szCs w:val="28"/>
        </w:rPr>
        <w:t>:</w:t>
      </w:r>
    </w:p>
    <w:p w14:paraId="26FE9CD4" w14:textId="7E1B0E03" w:rsidR="00327DEB" w:rsidRPr="001E36D5" w:rsidRDefault="00327DEB" w:rsidP="001E36D5">
      <w:pPr>
        <w:pStyle w:val="a8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E36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Утвердить </w:t>
      </w:r>
      <w:r w:rsidR="00A9781A" w:rsidRPr="001E36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 ввести в действие </w:t>
      </w:r>
      <w:r w:rsidRPr="001E36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Положение о системе оплаты труда работников муниципального бюджетного учреждения «Информационное агентство «Знамя труда» (прилагается).</w:t>
      </w:r>
      <w:r w:rsidRPr="001E36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</w:p>
    <w:p w14:paraId="510DF555" w14:textId="2E800E5E" w:rsidR="00FC1F60" w:rsidRPr="001E36D5" w:rsidRDefault="00FC1F60" w:rsidP="001E36D5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36D5">
        <w:rPr>
          <w:rFonts w:ascii="Times New Roman" w:hAnsi="Times New Roman"/>
          <w:sz w:val="28"/>
          <w:szCs w:val="28"/>
        </w:rPr>
        <w:t>Признать утратившим силу постановление администрации муниципального образования Ногликский муниципальный округ Сахалинской области от 25.02.2025 № 78 «Об утверждении примерного Положения об оплате труда работников муниципального автономного учреждения «Редакция газеты «Знамя труда». Положения указанного постановления продолжают применяться в отношении конкретных работников учреждения до внесения соответствующих изменений в условия заключенных с ними трудовых договоров в порядке и сроки, установленные действующим законодательством Российской Федерации.</w:t>
      </w:r>
    </w:p>
    <w:p w14:paraId="78408AA9" w14:textId="0208C73E" w:rsidR="00F44566" w:rsidRPr="001E36D5" w:rsidRDefault="00F44566" w:rsidP="001E36D5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36D5">
        <w:rPr>
          <w:rFonts w:ascii="Times New Roman" w:hAnsi="Times New Roman"/>
          <w:sz w:val="28"/>
          <w:szCs w:val="28"/>
        </w:rPr>
        <w:t xml:space="preserve">Рекомендовать директору </w:t>
      </w:r>
      <w:r w:rsidRPr="001E36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бюджетного учреждения «Информационное агентство «Знамя труда»</w:t>
      </w:r>
      <w:r w:rsidR="001E36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1E36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Слежаковой</w:t>
      </w:r>
      <w:proofErr w:type="spellEnd"/>
      <w:r w:rsidR="001E36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З.Б.</w:t>
      </w:r>
      <w:r w:rsidRPr="001E36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провести организационно-штатные мероприятия во исполнение настояще</w:t>
      </w:r>
      <w:r w:rsidR="00303C7C" w:rsidRPr="001E36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 постановления с внесением соответствующих изменений в локальные акты учреждения.</w:t>
      </w:r>
    </w:p>
    <w:p w14:paraId="13089AF6" w14:textId="262335BA" w:rsidR="00327DEB" w:rsidRPr="001E36D5" w:rsidRDefault="00327DEB" w:rsidP="001E36D5">
      <w:pPr>
        <w:pStyle w:val="a8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E36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Настоящее постановление вступает в силу с момента его официального опубликования.</w:t>
      </w:r>
    </w:p>
    <w:p w14:paraId="4C2D8431" w14:textId="77777777" w:rsidR="00327DEB" w:rsidRPr="001E36D5" w:rsidRDefault="00327DEB" w:rsidP="001E36D5">
      <w:pPr>
        <w:pStyle w:val="a8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36D5">
        <w:rPr>
          <w:rFonts w:ascii="Times New Roman" w:hAnsi="Times New Roman"/>
          <w:sz w:val="28"/>
          <w:szCs w:val="28"/>
          <w:lang w:eastAsia="ru-RU"/>
        </w:rPr>
        <w:t xml:space="preserve">Опубликовать настоящее постановление в газете «Знамя труда» </w:t>
      </w:r>
      <w:r w:rsidRPr="001E36D5">
        <w:rPr>
          <w:rFonts w:ascii="Times New Roman" w:hAnsi="Times New Roman"/>
          <w:sz w:val="28"/>
          <w:szCs w:val="28"/>
          <w:lang w:eastAsia="ru-RU"/>
        </w:rPr>
        <w:br/>
        <w:t xml:space="preserve">и разместить на официальном сайте муниципального образования Ногликский </w:t>
      </w:r>
      <w:r w:rsidRPr="001E36D5">
        <w:rPr>
          <w:rFonts w:ascii="Times New Roman" w:hAnsi="Times New Roman"/>
          <w:sz w:val="28"/>
          <w:szCs w:val="28"/>
          <w:lang w:eastAsia="ru-RU"/>
        </w:rPr>
        <w:lastRenderedPageBreak/>
        <w:t xml:space="preserve">муниципальный округ Сахалинской области в </w:t>
      </w:r>
      <w:r w:rsidRPr="001E36D5">
        <w:rPr>
          <w:rFonts w:ascii="Times New Roman" w:hAnsi="Times New Roman"/>
          <w:sz w:val="28"/>
          <w:szCs w:val="28"/>
        </w:rPr>
        <w:t>информационно-телекоммуникационной</w:t>
      </w:r>
      <w:r w:rsidRPr="001E36D5">
        <w:rPr>
          <w:rFonts w:ascii="Times New Roman" w:hAnsi="Times New Roman"/>
          <w:sz w:val="28"/>
          <w:szCs w:val="28"/>
          <w:lang w:eastAsia="ru-RU"/>
        </w:rPr>
        <w:t xml:space="preserve"> сети «Интернет».</w:t>
      </w:r>
    </w:p>
    <w:p w14:paraId="093527D1" w14:textId="77777777" w:rsidR="00327DEB" w:rsidRPr="001E36D5" w:rsidRDefault="00327DEB" w:rsidP="001E36D5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DCF5583" w14:textId="77777777" w:rsidR="00E609BC" w:rsidRPr="00D12794" w:rsidRDefault="00E609BC" w:rsidP="00185FEC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DCF558C" w14:textId="0AA15E54" w:rsidR="008629FA" w:rsidRDefault="003D6EA5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</w:t>
      </w:r>
      <w:r w:rsidR="008629FA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</w:p>
    <w:p w14:paraId="0DCF558D" w14:textId="25D05690" w:rsidR="008629FA" w:rsidRP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</w:t>
      </w:r>
      <w:r w:rsidR="00093B08">
        <w:rPr>
          <w:rFonts w:ascii="Times New Roman" w:hAnsi="Times New Roman"/>
          <w:sz w:val="28"/>
          <w:szCs w:val="28"/>
        </w:rPr>
        <w:t xml:space="preserve"> муниципальный округ</w:t>
      </w:r>
      <w:r>
        <w:rPr>
          <w:rFonts w:ascii="Times New Roman" w:hAnsi="Times New Roman"/>
          <w:sz w:val="28"/>
          <w:szCs w:val="28"/>
        </w:rPr>
        <w:tab/>
      </w:r>
      <w:r w:rsidR="00EA01ED">
        <w:rPr>
          <w:rFonts w:ascii="Times New Roman" w:hAnsi="Times New Roman"/>
          <w:sz w:val="28"/>
          <w:szCs w:val="28"/>
        </w:rPr>
        <w:t xml:space="preserve"> </w:t>
      </w:r>
    </w:p>
    <w:p w14:paraId="0DCF5592" w14:textId="1171D793" w:rsidR="008629FA" w:rsidRPr="008629FA" w:rsidRDefault="00093B08" w:rsidP="00A9781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 w:rsidR="00A9781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r w:rsidR="003D6EA5">
        <w:rPr>
          <w:rFonts w:ascii="Times New Roman" w:hAnsi="Times New Roman"/>
          <w:sz w:val="28"/>
          <w:szCs w:val="28"/>
        </w:rPr>
        <w:t>С.В. Гурьянов</w:t>
      </w:r>
    </w:p>
    <w:sectPr w:rsidR="008629FA" w:rsidRPr="008629FA" w:rsidSect="001E36D5">
      <w:headerReference w:type="default" r:id="rId8"/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CF5597" w14:textId="77777777" w:rsidR="002B5CAC" w:rsidRDefault="002B5CAC" w:rsidP="0033636C">
      <w:pPr>
        <w:spacing w:after="0" w:line="240" w:lineRule="auto"/>
      </w:pPr>
      <w:r>
        <w:separator/>
      </w:r>
    </w:p>
  </w:endnote>
  <w:endnote w:type="continuationSeparator" w:id="0">
    <w:p w14:paraId="0DCF5598" w14:textId="77777777" w:rsidR="002B5CAC" w:rsidRDefault="002B5CAC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F5599" w14:textId="539B43DC" w:rsidR="0033636C" w:rsidRPr="00A30AF1" w:rsidRDefault="0033636C" w:rsidP="0033636C">
    <w:pPr>
      <w:tabs>
        <w:tab w:val="center" w:pos="4536"/>
        <w:tab w:val="right" w:pos="9072"/>
      </w:tabs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CF5595" w14:textId="77777777" w:rsidR="002B5CAC" w:rsidRDefault="002B5CAC" w:rsidP="0033636C">
      <w:pPr>
        <w:spacing w:after="0" w:line="240" w:lineRule="auto"/>
      </w:pPr>
      <w:r>
        <w:separator/>
      </w:r>
    </w:p>
  </w:footnote>
  <w:footnote w:type="continuationSeparator" w:id="0">
    <w:p w14:paraId="0DCF5596" w14:textId="77777777" w:rsidR="002B5CAC" w:rsidRDefault="002B5CAC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0563627"/>
      <w:docPartObj>
        <w:docPartGallery w:val="Page Numbers (Top of Page)"/>
        <w:docPartUnique/>
      </w:docPartObj>
    </w:sdtPr>
    <w:sdtEndPr/>
    <w:sdtContent>
      <w:p w14:paraId="0859CD9E" w14:textId="335195AC" w:rsidR="001E36D5" w:rsidRDefault="001E36D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5904">
          <w:rPr>
            <w:noProof/>
          </w:rPr>
          <w:t>2</w:t>
        </w:r>
        <w:r>
          <w:fldChar w:fldCharType="end"/>
        </w:r>
      </w:p>
    </w:sdtContent>
  </w:sdt>
  <w:p w14:paraId="6A52CE80" w14:textId="77777777" w:rsidR="001E36D5" w:rsidRDefault="001E36D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74361E"/>
    <w:multiLevelType w:val="multilevel"/>
    <w:tmpl w:val="EA36B0D6"/>
    <w:lvl w:ilvl="0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5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3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93B08"/>
    <w:rsid w:val="00185FEC"/>
    <w:rsid w:val="001E1F9F"/>
    <w:rsid w:val="001E36D5"/>
    <w:rsid w:val="002003DC"/>
    <w:rsid w:val="002B5CAC"/>
    <w:rsid w:val="00303C7C"/>
    <w:rsid w:val="00327DEB"/>
    <w:rsid w:val="0033636C"/>
    <w:rsid w:val="003D6EA5"/>
    <w:rsid w:val="003E4257"/>
    <w:rsid w:val="004C5904"/>
    <w:rsid w:val="00520CBF"/>
    <w:rsid w:val="008629FA"/>
    <w:rsid w:val="00987DB5"/>
    <w:rsid w:val="00A30AF1"/>
    <w:rsid w:val="00A931C0"/>
    <w:rsid w:val="00A9781A"/>
    <w:rsid w:val="00AA0261"/>
    <w:rsid w:val="00AC72C8"/>
    <w:rsid w:val="00B10ED9"/>
    <w:rsid w:val="00B25688"/>
    <w:rsid w:val="00B745A2"/>
    <w:rsid w:val="00C02849"/>
    <w:rsid w:val="00D12794"/>
    <w:rsid w:val="00D67BD8"/>
    <w:rsid w:val="00DF7897"/>
    <w:rsid w:val="00E37B8A"/>
    <w:rsid w:val="00E609BC"/>
    <w:rsid w:val="00EA01ED"/>
    <w:rsid w:val="00F44566"/>
    <w:rsid w:val="00FC1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327D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B13DA8"/>
    <w:rsid w:val="00C038C0"/>
    <w:rsid w:val="00C95804"/>
    <w:rsid w:val="00CF735B"/>
    <w:rsid w:val="00DB457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9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Елена П. Семибратова</cp:lastModifiedBy>
  <cp:revision>3</cp:revision>
  <dcterms:created xsi:type="dcterms:W3CDTF">2026-07-12T22:51:00Z</dcterms:created>
  <dcterms:modified xsi:type="dcterms:W3CDTF">2026-07-12T23:01:00Z</dcterms:modified>
</cp:coreProperties>
</file>